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28" w:rsidRPr="00FB7300" w:rsidRDefault="00E31528" w:rsidP="00FB7300">
      <w:pPr>
        <w:jc w:val="center"/>
        <w:rPr>
          <w:sz w:val="28"/>
          <w:szCs w:val="28"/>
        </w:rPr>
      </w:pPr>
      <w:r w:rsidRPr="00FB7300">
        <w:rPr>
          <w:sz w:val="28"/>
          <w:szCs w:val="28"/>
        </w:rPr>
        <w:t>Name:__________________</w:t>
      </w:r>
      <w:r>
        <w:rPr>
          <w:sz w:val="28"/>
          <w:szCs w:val="28"/>
        </w:rPr>
        <w:t>________________</w:t>
      </w:r>
      <w:r w:rsidRPr="00FB7300">
        <w:rPr>
          <w:sz w:val="28"/>
          <w:szCs w:val="28"/>
        </w:rPr>
        <w:t>__________   Date:______________________</w:t>
      </w:r>
    </w:p>
    <w:p w:rsidR="00E31528" w:rsidRDefault="00E31528" w:rsidP="00FB7300">
      <w:pPr>
        <w:jc w:val="center"/>
        <w:rPr>
          <w:sz w:val="28"/>
          <w:szCs w:val="28"/>
        </w:rPr>
      </w:pPr>
      <w:r w:rsidRPr="00FB7300">
        <w:rPr>
          <w:sz w:val="28"/>
          <w:szCs w:val="28"/>
        </w:rPr>
        <w:t>Teacher:___________________________</w:t>
      </w:r>
      <w:r>
        <w:rPr>
          <w:sz w:val="28"/>
          <w:szCs w:val="28"/>
        </w:rPr>
        <w:t>_______</w:t>
      </w:r>
      <w:r w:rsidRPr="00FB7300">
        <w:rPr>
          <w:sz w:val="28"/>
          <w:szCs w:val="28"/>
        </w:rPr>
        <w:t>_____School:_________________________</w:t>
      </w:r>
    </w:p>
    <w:p w:rsidR="00E31528" w:rsidRDefault="00E31528" w:rsidP="00FB7300">
      <w:pPr>
        <w:jc w:val="center"/>
        <w:rPr>
          <w:sz w:val="28"/>
          <w:szCs w:val="28"/>
        </w:rPr>
      </w:pPr>
    </w:p>
    <w:p w:rsidR="00E31528" w:rsidRPr="00FB7300" w:rsidRDefault="00E31528" w:rsidP="00FB7300">
      <w:pPr>
        <w:jc w:val="center"/>
        <w:rPr>
          <w:b/>
          <w:sz w:val="28"/>
          <w:szCs w:val="28"/>
        </w:rPr>
      </w:pPr>
      <w:r>
        <w:rPr>
          <w:b/>
          <w:sz w:val="28"/>
          <w:szCs w:val="28"/>
        </w:rPr>
        <w:t>Researching an Occupation</w:t>
      </w:r>
    </w:p>
    <w:p w:rsidR="00E31528" w:rsidRDefault="00E31528" w:rsidP="00FB7300">
      <w:pPr>
        <w:jc w:val="center"/>
        <w:rPr>
          <w:b/>
          <w:sz w:val="28"/>
          <w:szCs w:val="28"/>
        </w:rPr>
      </w:pPr>
      <w:r w:rsidRPr="00FB7300">
        <w:rPr>
          <w:b/>
          <w:sz w:val="28"/>
          <w:szCs w:val="28"/>
        </w:rPr>
        <w:t>My Note Sheets</w:t>
      </w:r>
    </w:p>
    <w:p w:rsidR="00E31528" w:rsidRDefault="00E31528" w:rsidP="00FB7300">
      <w:pPr>
        <w:jc w:val="center"/>
        <w:rPr>
          <w:b/>
          <w:sz w:val="28"/>
          <w:szCs w:val="28"/>
        </w:rPr>
      </w:pPr>
    </w:p>
    <w:p w:rsidR="00E31528" w:rsidRDefault="00E31528" w:rsidP="00FB7300">
      <w:pPr>
        <w:rPr>
          <w:b/>
          <w:sz w:val="28"/>
          <w:szCs w:val="28"/>
        </w:rPr>
      </w:pPr>
      <w:r>
        <w:rPr>
          <w:b/>
          <w:sz w:val="28"/>
          <w:szCs w:val="28"/>
        </w:rPr>
        <w:t>Step One: Brainstorming Questions to Guide Your Research</w:t>
      </w:r>
    </w:p>
    <w:p w:rsidR="00E31528" w:rsidRDefault="00E31528" w:rsidP="00F4623C">
      <w:pPr>
        <w:pStyle w:val="ListParagraph"/>
        <w:numPr>
          <w:ilvl w:val="0"/>
          <w:numId w:val="1"/>
        </w:numPr>
        <w:rPr>
          <w:sz w:val="28"/>
          <w:szCs w:val="28"/>
        </w:rPr>
      </w:pPr>
      <w:r>
        <w:rPr>
          <w:sz w:val="28"/>
          <w:szCs w:val="28"/>
        </w:rPr>
        <w:t>During this project, we will be researching unique occupations and how they effect the community. Researchers always generate good questions about the main topic of the text prior to reading. The questions help them locate important ideas and details. What questions could we ask about occupations and their effect on the community? Write them below.</w:t>
      </w: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Pr="00CD5C4D" w:rsidRDefault="00E31528" w:rsidP="00CD5C4D">
      <w:pPr>
        <w:rPr>
          <w:sz w:val="28"/>
          <w:szCs w:val="28"/>
        </w:rPr>
      </w:pPr>
    </w:p>
    <w:p w:rsidR="00E31528" w:rsidRPr="001C2B23" w:rsidRDefault="00E31528" w:rsidP="001C2B23">
      <w:pPr>
        <w:pStyle w:val="ListParagraph"/>
        <w:rPr>
          <w:b/>
          <w:sz w:val="28"/>
          <w:szCs w:val="28"/>
        </w:rPr>
      </w:pPr>
      <w:r>
        <w:rPr>
          <w:b/>
          <w:sz w:val="28"/>
          <w:szCs w:val="28"/>
        </w:rPr>
        <w:t>Step Two: Organizing information on Occupations</w:t>
      </w:r>
    </w:p>
    <w:p w:rsidR="00E31528" w:rsidRDefault="00E31528" w:rsidP="001C2B23">
      <w:pPr>
        <w:pStyle w:val="ListParagraph"/>
        <w:numPr>
          <w:ilvl w:val="0"/>
          <w:numId w:val="1"/>
        </w:numPr>
        <w:rPr>
          <w:sz w:val="28"/>
          <w:szCs w:val="28"/>
        </w:rPr>
      </w:pPr>
      <w:r w:rsidRPr="001C2B23">
        <w:rPr>
          <w:sz w:val="28"/>
          <w:szCs w:val="28"/>
        </w:rPr>
        <w:t xml:space="preserve">As we read, use the graphic organizer below to </w:t>
      </w:r>
      <w:r>
        <w:rPr>
          <w:sz w:val="28"/>
          <w:szCs w:val="28"/>
        </w:rPr>
        <w:t>organize the important information on your occupation using the guiding questions.</w:t>
      </w:r>
    </w:p>
    <w:p w:rsidR="00E31528" w:rsidRDefault="00E31528" w:rsidP="00F4623C">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5508"/>
      </w:tblGrid>
      <w:tr w:rsidR="00E31528" w:rsidTr="00705CDE">
        <w:tc>
          <w:tcPr>
            <w:tcW w:w="5508" w:type="dxa"/>
          </w:tcPr>
          <w:p w:rsidR="00E31528" w:rsidRDefault="00E31528" w:rsidP="00705CDE">
            <w:pPr>
              <w:pStyle w:val="ListParagraph"/>
              <w:ind w:left="0"/>
              <w:rPr>
                <w:sz w:val="28"/>
                <w:szCs w:val="28"/>
              </w:rPr>
            </w:pPr>
            <w:r>
              <w:rPr>
                <w:sz w:val="28"/>
                <w:szCs w:val="28"/>
              </w:rPr>
              <w:t>Who? (What is the occupation you are researching)</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What? (Job description, what you do at the job?)</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Where? (Where could you do the job?)</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Why? (Why is this job important to the community?)</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How? (How does the job effect your life and needs?)</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Any other information that is important to know about your occupation</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bl>
    <w:p w:rsidR="00E31528" w:rsidRPr="001C2B23" w:rsidRDefault="00E31528" w:rsidP="00F4623C">
      <w:pPr>
        <w:pStyle w:val="ListParagraph"/>
        <w:rPr>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r>
        <w:rPr>
          <w:b/>
          <w:sz w:val="28"/>
          <w:szCs w:val="28"/>
        </w:rPr>
        <w:t>Step Three: Planning page for class book with checklist</w:t>
      </w:r>
    </w:p>
    <w:p w:rsidR="00E31528" w:rsidRDefault="00E31528" w:rsidP="00FB7300">
      <w:pPr>
        <w:rPr>
          <w:sz w:val="28"/>
          <w:szCs w:val="28"/>
        </w:rPr>
      </w:pPr>
      <w:r>
        <w:rPr>
          <w:noProof/>
        </w:rPr>
        <w:pict>
          <v:rect id="_x0000_s1026" style="position:absolute;margin-left:90pt;margin-top:17.4pt;width:369pt;height:243pt;z-index:251658240"/>
        </w:pict>
      </w:r>
      <w:r>
        <w:rPr>
          <w:sz w:val="28"/>
          <w:szCs w:val="28"/>
        </w:rPr>
        <w:tab/>
      </w:r>
      <w:r>
        <w:rPr>
          <w:sz w:val="28"/>
          <w:szCs w:val="28"/>
        </w:rPr>
        <w:tab/>
      </w:r>
      <w:r>
        <w:rPr>
          <w:sz w:val="28"/>
          <w:szCs w:val="28"/>
        </w:rPr>
        <w:tab/>
      </w:r>
      <w:r>
        <w:rPr>
          <w:sz w:val="28"/>
          <w:szCs w:val="28"/>
        </w:rPr>
        <w:tab/>
      </w:r>
      <w:r>
        <w:rPr>
          <w:sz w:val="28"/>
          <w:szCs w:val="28"/>
        </w:rPr>
        <w:tab/>
      </w:r>
      <w:r>
        <w:rPr>
          <w:sz w:val="28"/>
          <w:szCs w:val="28"/>
        </w:rPr>
        <w:tab/>
        <w:t>(Picture goes here)</w:t>
      </w:r>
    </w:p>
    <w:p w:rsidR="00E31528" w:rsidRDefault="00E31528" w:rsidP="00FB7300">
      <w:pPr>
        <w:rPr>
          <w:sz w:val="28"/>
          <w:szCs w:val="28"/>
        </w:rPr>
      </w:pPr>
    </w:p>
    <w:p w:rsidR="00E31528" w:rsidRPr="001C2B23" w:rsidRDefault="00E31528" w:rsidP="00FB7300">
      <w:pPr>
        <w:rPr>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B36CC2">
      <w:pPr>
        <w:rPr>
          <w:b/>
          <w:sz w:val="28"/>
          <w:szCs w:val="28"/>
        </w:rPr>
      </w:pPr>
      <w:r>
        <w:rPr>
          <w:b/>
          <w:sz w:val="28"/>
          <w:szCs w:val="28"/>
        </w:rPr>
        <w:t>_____________________________________________________________________________</w:t>
      </w:r>
    </w:p>
    <w:p w:rsidR="00E31528" w:rsidRPr="00B36CC2" w:rsidRDefault="00E31528" w:rsidP="00B36CC2">
      <w:pPr>
        <w:rPr>
          <w:b/>
          <w:sz w:val="28"/>
          <w:szCs w:val="28"/>
        </w:rPr>
      </w:pPr>
      <w:r w:rsidRPr="00B36CC2">
        <w:rPr>
          <w:b/>
          <w:sz w:val="28"/>
          <w:szCs w:val="28"/>
        </w:rPr>
        <w:t xml:space="preserve">Step </w:t>
      </w:r>
      <w:r>
        <w:rPr>
          <w:b/>
          <w:sz w:val="28"/>
          <w:szCs w:val="28"/>
        </w:rPr>
        <w:t>Three (cont.): Checklist for Page</w:t>
      </w:r>
    </w:p>
    <w:p w:rsidR="00E31528" w:rsidRDefault="00E31528" w:rsidP="00B36CC2">
      <w:pPr>
        <w:pStyle w:val="ListParagraph"/>
        <w:numPr>
          <w:ilvl w:val="0"/>
          <w:numId w:val="4"/>
        </w:numPr>
        <w:rPr>
          <w:sz w:val="28"/>
          <w:szCs w:val="28"/>
        </w:rPr>
      </w:pPr>
      <w:r>
        <w:rPr>
          <w:sz w:val="28"/>
          <w:szCs w:val="28"/>
        </w:rPr>
        <w:t xml:space="preserve">Use the facts from your research to create a book page about your occupation and its how it’s important to the community. </w:t>
      </w:r>
    </w:p>
    <w:p w:rsidR="00E31528" w:rsidRDefault="00E31528" w:rsidP="00B36CC2">
      <w:pPr>
        <w:pStyle w:val="ListParagraph"/>
        <w:numPr>
          <w:ilvl w:val="0"/>
          <w:numId w:val="4"/>
        </w:numPr>
        <w:rPr>
          <w:sz w:val="28"/>
          <w:szCs w:val="28"/>
        </w:rPr>
      </w:pPr>
      <w:r>
        <w:rPr>
          <w:sz w:val="28"/>
          <w:szCs w:val="28"/>
        </w:rPr>
        <w:t>Your page should give us INFORMATION about your occupation that is based on facts from your research.</w:t>
      </w:r>
    </w:p>
    <w:p w:rsidR="00E31528" w:rsidRDefault="00E31528" w:rsidP="00B36CC2">
      <w:pPr>
        <w:pStyle w:val="ListParagraph"/>
        <w:numPr>
          <w:ilvl w:val="0"/>
          <w:numId w:val="4"/>
        </w:numPr>
        <w:rPr>
          <w:sz w:val="28"/>
          <w:szCs w:val="28"/>
        </w:rPr>
      </w:pPr>
      <w:r>
        <w:rPr>
          <w:sz w:val="28"/>
          <w:szCs w:val="28"/>
        </w:rPr>
        <w:t>The PARAGRAPH can include events that are REAL or ones that you have IMAGINED.</w:t>
      </w:r>
    </w:p>
    <w:p w:rsidR="00E31528" w:rsidRDefault="00E31528" w:rsidP="00B36CC2">
      <w:pPr>
        <w:pStyle w:val="ListParagraph"/>
        <w:numPr>
          <w:ilvl w:val="0"/>
          <w:numId w:val="4"/>
        </w:numPr>
        <w:rPr>
          <w:sz w:val="28"/>
          <w:szCs w:val="28"/>
        </w:rPr>
      </w:pPr>
      <w:r>
        <w:rPr>
          <w:sz w:val="28"/>
          <w:szCs w:val="28"/>
        </w:rPr>
        <w:t xml:space="preserve">When you are finished, use the rubric provided to assess your draft. </w:t>
      </w:r>
    </w:p>
    <w:p w:rsidR="00E31528" w:rsidRDefault="00E31528" w:rsidP="00B36CC2">
      <w:pPr>
        <w:pStyle w:val="ListParagraph"/>
        <w:numPr>
          <w:ilvl w:val="0"/>
          <w:numId w:val="4"/>
        </w:numPr>
        <w:rPr>
          <w:sz w:val="28"/>
          <w:szCs w:val="28"/>
        </w:rPr>
      </w:pPr>
      <w:r>
        <w:rPr>
          <w:sz w:val="28"/>
          <w:szCs w:val="28"/>
        </w:rPr>
        <w:t>Write your response to the question below.</w:t>
      </w:r>
    </w:p>
    <w:p w:rsidR="00E31528" w:rsidRDefault="00E31528" w:rsidP="00B36CC2">
      <w:pPr>
        <w:rPr>
          <w:sz w:val="28"/>
          <w:szCs w:val="28"/>
        </w:rPr>
      </w:pPr>
    </w:p>
    <w:p w:rsidR="00E31528" w:rsidRDefault="00E31528" w:rsidP="00B36CC2">
      <w:pPr>
        <w:rPr>
          <w:sz w:val="28"/>
          <w:szCs w:val="28"/>
        </w:rPr>
      </w:pPr>
      <w:r>
        <w:rPr>
          <w:sz w:val="28"/>
          <w:szCs w:val="28"/>
        </w:rPr>
        <w:t>Now that you’ve self-assessed, what changes do you plan to make? Why?</w:t>
      </w:r>
    </w:p>
    <w:p w:rsidR="00E31528" w:rsidRDefault="00E31528" w:rsidP="00B36CC2">
      <w:pPr>
        <w:rPr>
          <w:sz w:val="28"/>
          <w:szCs w:val="28"/>
        </w:rPr>
      </w:pPr>
    </w:p>
    <w:p w:rsidR="00E31528" w:rsidRDefault="00E31528" w:rsidP="00B36CC2">
      <w:pPr>
        <w:rPr>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r>
        <w:rPr>
          <w:b/>
          <w:sz w:val="28"/>
          <w:szCs w:val="28"/>
        </w:rPr>
        <w:t>Step Four</w:t>
      </w:r>
      <w:r w:rsidRPr="00B36CC2">
        <w:rPr>
          <w:b/>
          <w:sz w:val="28"/>
          <w:szCs w:val="28"/>
        </w:rPr>
        <w:t>: Peer Review</w:t>
      </w:r>
    </w:p>
    <w:p w:rsidR="00E31528" w:rsidRPr="00B36CC2" w:rsidRDefault="00E31528" w:rsidP="00B36CC2">
      <w:pPr>
        <w:pStyle w:val="ListParagraph"/>
        <w:numPr>
          <w:ilvl w:val="0"/>
          <w:numId w:val="5"/>
        </w:numPr>
        <w:rPr>
          <w:sz w:val="28"/>
          <w:szCs w:val="28"/>
        </w:rPr>
      </w:pPr>
      <w:r w:rsidRPr="00B36CC2">
        <w:rPr>
          <w:sz w:val="28"/>
          <w:szCs w:val="28"/>
        </w:rPr>
        <w:t>Now, you will share your work with your classmates. They will use the rubric to offer you warm feedback and cool feedback. You will do the same for them.</w:t>
      </w:r>
    </w:p>
    <w:p w:rsidR="00E31528" w:rsidRPr="00B36CC2" w:rsidRDefault="00E31528" w:rsidP="00B36CC2">
      <w:pPr>
        <w:pStyle w:val="ListParagraph"/>
        <w:numPr>
          <w:ilvl w:val="0"/>
          <w:numId w:val="5"/>
        </w:numPr>
        <w:rPr>
          <w:sz w:val="28"/>
          <w:szCs w:val="28"/>
        </w:rPr>
      </w:pPr>
      <w:r w:rsidRPr="00B36CC2">
        <w:rPr>
          <w:sz w:val="28"/>
          <w:szCs w:val="28"/>
        </w:rPr>
        <w:t>Warm feedback is not a compliment. Use the rubric to point out strengths in the writer’s work.</w:t>
      </w:r>
    </w:p>
    <w:p w:rsidR="00E31528" w:rsidRDefault="00E31528" w:rsidP="00B36CC2">
      <w:pPr>
        <w:pStyle w:val="ListParagraph"/>
        <w:numPr>
          <w:ilvl w:val="0"/>
          <w:numId w:val="5"/>
        </w:numPr>
        <w:rPr>
          <w:sz w:val="28"/>
          <w:szCs w:val="28"/>
        </w:rPr>
      </w:pPr>
      <w:r w:rsidRPr="00B36CC2">
        <w:rPr>
          <w:sz w:val="28"/>
          <w:szCs w:val="28"/>
        </w:rPr>
        <w:t>Cool feedback is not criticism. Use the rubric to point out areas that the writer might want to think about more or revise</w:t>
      </w:r>
      <w:r>
        <w:rPr>
          <w:sz w:val="28"/>
          <w:szCs w:val="28"/>
        </w:rPr>
        <w:t>. Be ready to e</w:t>
      </w:r>
      <w:r w:rsidRPr="00B36CC2">
        <w:rPr>
          <w:sz w:val="28"/>
          <w:szCs w:val="28"/>
        </w:rPr>
        <w:t>xplain why.</w:t>
      </w:r>
    </w:p>
    <w:p w:rsidR="00E31528" w:rsidRDefault="00E31528" w:rsidP="00B36CC2">
      <w:pPr>
        <w:pStyle w:val="ListParagraph"/>
        <w:numPr>
          <w:ilvl w:val="0"/>
          <w:numId w:val="5"/>
        </w:numPr>
        <w:rPr>
          <w:sz w:val="28"/>
          <w:szCs w:val="28"/>
        </w:rPr>
      </w:pPr>
      <w:r>
        <w:rPr>
          <w:sz w:val="28"/>
          <w:szCs w:val="28"/>
        </w:rPr>
        <w:t>During peer review, capture what you hear. Then, describe what you will do next, based on what you learned.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E31528" w:rsidRPr="008E39A0" w:rsidTr="008E39A0">
        <w:tc>
          <w:tcPr>
            <w:tcW w:w="5508" w:type="dxa"/>
          </w:tcPr>
          <w:p w:rsidR="00E31528" w:rsidRPr="008E39A0" w:rsidRDefault="00E31528" w:rsidP="008E39A0">
            <w:pPr>
              <w:spacing w:after="0" w:line="240" w:lineRule="auto"/>
              <w:rPr>
                <w:b/>
                <w:sz w:val="28"/>
                <w:szCs w:val="28"/>
              </w:rPr>
            </w:pPr>
            <w:r w:rsidRPr="008E39A0">
              <w:rPr>
                <w:b/>
                <w:sz w:val="28"/>
                <w:szCs w:val="28"/>
              </w:rPr>
              <w:t>Warm Feedback I Received:</w:t>
            </w: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tc>
        <w:tc>
          <w:tcPr>
            <w:tcW w:w="5508" w:type="dxa"/>
          </w:tcPr>
          <w:p w:rsidR="00E31528" w:rsidRPr="008E39A0" w:rsidRDefault="00E31528" w:rsidP="008E39A0">
            <w:pPr>
              <w:spacing w:after="0" w:line="240" w:lineRule="auto"/>
              <w:rPr>
                <w:b/>
                <w:sz w:val="28"/>
                <w:szCs w:val="28"/>
              </w:rPr>
            </w:pPr>
            <w:r w:rsidRPr="008E39A0">
              <w:rPr>
                <w:b/>
                <w:sz w:val="28"/>
                <w:szCs w:val="28"/>
              </w:rPr>
              <w:t>Cool Feedback I Received:</w:t>
            </w: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tc>
      </w:tr>
      <w:tr w:rsidR="00E31528" w:rsidRPr="008E39A0" w:rsidTr="008E39A0">
        <w:tc>
          <w:tcPr>
            <w:tcW w:w="11016" w:type="dxa"/>
            <w:gridSpan w:val="2"/>
          </w:tcPr>
          <w:p w:rsidR="00E31528" w:rsidRPr="008E39A0" w:rsidRDefault="00E31528" w:rsidP="008E39A0">
            <w:pPr>
              <w:spacing w:after="0" w:line="240" w:lineRule="auto"/>
              <w:rPr>
                <w:b/>
                <w:sz w:val="28"/>
                <w:szCs w:val="28"/>
              </w:rPr>
            </w:pPr>
            <w:r w:rsidRPr="008E39A0">
              <w:rPr>
                <w:b/>
                <w:sz w:val="28"/>
                <w:szCs w:val="28"/>
              </w:rPr>
              <w:t>This is How I Plan to Revise My Work, Based on What I Learned from Peer Review:</w:t>
            </w: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tc>
      </w:tr>
    </w:tbl>
    <w:p w:rsidR="00E31528" w:rsidRPr="00CD6482" w:rsidRDefault="00E31528" w:rsidP="00CD6482">
      <w:pPr>
        <w:rPr>
          <w:b/>
          <w:sz w:val="28"/>
          <w:szCs w:val="28"/>
        </w:rPr>
      </w:pPr>
    </w:p>
    <w:sectPr w:rsidR="00E31528" w:rsidRPr="00CD6482" w:rsidSect="00FB7300">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528" w:rsidRDefault="00E31528" w:rsidP="00FB291C">
      <w:pPr>
        <w:spacing w:after="0" w:line="240" w:lineRule="auto"/>
      </w:pPr>
      <w:r>
        <w:separator/>
      </w:r>
    </w:p>
  </w:endnote>
  <w:endnote w:type="continuationSeparator" w:id="0">
    <w:p w:rsidR="00E31528" w:rsidRDefault="00E31528" w:rsidP="00FB2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528" w:rsidRDefault="00E315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528" w:rsidRDefault="00E315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528" w:rsidRDefault="00E315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528" w:rsidRDefault="00E31528" w:rsidP="00FB291C">
      <w:pPr>
        <w:spacing w:after="0" w:line="240" w:lineRule="auto"/>
      </w:pPr>
      <w:r>
        <w:separator/>
      </w:r>
    </w:p>
  </w:footnote>
  <w:footnote w:type="continuationSeparator" w:id="0">
    <w:p w:rsidR="00E31528" w:rsidRDefault="00E31528" w:rsidP="00FB2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528" w:rsidRDefault="00E315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528" w:rsidRDefault="00E31528">
    <w:pPr>
      <w:pStyle w:val="Header"/>
    </w:pPr>
    <w:r>
      <w:t>DOCUMENT N2</w:t>
    </w:r>
  </w:p>
  <w:p w:rsidR="00E31528" w:rsidRDefault="00E31528">
    <w:pPr>
      <w:pStyle w:val="Header"/>
    </w:pPr>
    <w:r>
      <w:t>CCLS: RL.3.1, W.3.2, W.3.5, W.3.7, W.3.10</w:t>
    </w:r>
  </w:p>
  <w:p w:rsidR="00E31528" w:rsidRDefault="00E315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528" w:rsidRDefault="00E315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1A42D5"/>
    <w:multiLevelType w:val="hybridMultilevel"/>
    <w:tmpl w:val="04A8E6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6"/>
  </w:num>
  <w:num w:numId="5">
    <w:abstractNumId w:val="4"/>
  </w:num>
  <w:num w:numId="6">
    <w:abstractNumId w:val="2"/>
  </w:num>
  <w:num w:numId="7">
    <w:abstractNumId w:val="5"/>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300"/>
    <w:rsid w:val="000272AA"/>
    <w:rsid w:val="00063014"/>
    <w:rsid w:val="00074DEA"/>
    <w:rsid w:val="001040CC"/>
    <w:rsid w:val="00124176"/>
    <w:rsid w:val="001942D4"/>
    <w:rsid w:val="001A10F3"/>
    <w:rsid w:val="001A5E03"/>
    <w:rsid w:val="001C2B23"/>
    <w:rsid w:val="001C2F49"/>
    <w:rsid w:val="001D1539"/>
    <w:rsid w:val="0024379D"/>
    <w:rsid w:val="00284CE3"/>
    <w:rsid w:val="002A0716"/>
    <w:rsid w:val="00301FBA"/>
    <w:rsid w:val="004225A1"/>
    <w:rsid w:val="0054737C"/>
    <w:rsid w:val="005552E2"/>
    <w:rsid w:val="0059011D"/>
    <w:rsid w:val="005B2528"/>
    <w:rsid w:val="005D2E27"/>
    <w:rsid w:val="006111DE"/>
    <w:rsid w:val="0061388E"/>
    <w:rsid w:val="006607F8"/>
    <w:rsid w:val="00664548"/>
    <w:rsid w:val="006E71E1"/>
    <w:rsid w:val="00705CDE"/>
    <w:rsid w:val="00761655"/>
    <w:rsid w:val="00766366"/>
    <w:rsid w:val="007D5C09"/>
    <w:rsid w:val="008C3643"/>
    <w:rsid w:val="008D0D05"/>
    <w:rsid w:val="008E39A0"/>
    <w:rsid w:val="009139EC"/>
    <w:rsid w:val="00936A21"/>
    <w:rsid w:val="009F5CF6"/>
    <w:rsid w:val="00A61550"/>
    <w:rsid w:val="00AD5AF8"/>
    <w:rsid w:val="00AF13D8"/>
    <w:rsid w:val="00B03695"/>
    <w:rsid w:val="00B33EA9"/>
    <w:rsid w:val="00B36CC2"/>
    <w:rsid w:val="00B572DD"/>
    <w:rsid w:val="00BC744C"/>
    <w:rsid w:val="00C4713C"/>
    <w:rsid w:val="00C829DB"/>
    <w:rsid w:val="00CD5C4D"/>
    <w:rsid w:val="00CD6482"/>
    <w:rsid w:val="00D01347"/>
    <w:rsid w:val="00E31528"/>
    <w:rsid w:val="00E32C10"/>
    <w:rsid w:val="00E57155"/>
    <w:rsid w:val="00F1469F"/>
    <w:rsid w:val="00F434B6"/>
    <w:rsid w:val="00F4623C"/>
    <w:rsid w:val="00F474C9"/>
    <w:rsid w:val="00FA2981"/>
    <w:rsid w:val="00FB291C"/>
    <w:rsid w:val="00FB7300"/>
    <w:rsid w:val="00FC36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7</Pages>
  <Words>500</Words>
  <Characters>2855</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subject/>
  <dc:creator>angelastockman</dc:creator>
  <cp:keywords/>
  <dc:description/>
  <cp:lastModifiedBy>user</cp:lastModifiedBy>
  <cp:revision>6</cp:revision>
  <cp:lastPrinted>2012-06-27T03:22:00Z</cp:lastPrinted>
  <dcterms:created xsi:type="dcterms:W3CDTF">2012-06-28T12:02:00Z</dcterms:created>
  <dcterms:modified xsi:type="dcterms:W3CDTF">2012-06-28T14:57:00Z</dcterms:modified>
</cp:coreProperties>
</file>